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A1291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TOKEBY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3C672855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Coventry. </w:t>
      </w:r>
    </w:p>
    <w:p w14:paraId="5C830EAF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72631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E0FEBE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449989CD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514861F3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E2975E" w14:textId="77777777" w:rsidR="009D3314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D5E728" w14:textId="77777777" w:rsidR="009D3314" w:rsidRPr="004F290A" w:rsidRDefault="009D3314" w:rsidP="009D33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p w14:paraId="5C3B8773" w14:textId="7C11ECF4" w:rsidR="00BA00AB" w:rsidRPr="009D331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D33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61CAF" w14:textId="77777777" w:rsidR="009D3314" w:rsidRDefault="009D3314" w:rsidP="009139A6">
      <w:r>
        <w:separator/>
      </w:r>
    </w:p>
  </w:endnote>
  <w:endnote w:type="continuationSeparator" w:id="0">
    <w:p w14:paraId="30A2BC7C" w14:textId="77777777" w:rsidR="009D3314" w:rsidRDefault="009D33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CD2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5B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E0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82722" w14:textId="77777777" w:rsidR="009D3314" w:rsidRDefault="009D3314" w:rsidP="009139A6">
      <w:r>
        <w:separator/>
      </w:r>
    </w:p>
  </w:footnote>
  <w:footnote w:type="continuationSeparator" w:id="0">
    <w:p w14:paraId="1ADACB7E" w14:textId="77777777" w:rsidR="009D3314" w:rsidRDefault="009D33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7D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F2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6B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314"/>
    <w:rsid w:val="000666E0"/>
    <w:rsid w:val="002510B7"/>
    <w:rsid w:val="005C130B"/>
    <w:rsid w:val="00826F5C"/>
    <w:rsid w:val="009139A6"/>
    <w:rsid w:val="009448BB"/>
    <w:rsid w:val="009D331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3F6EE"/>
  <w15:chartTrackingRefBased/>
  <w15:docId w15:val="{E3C230C7-7F15-4BEE-890F-BE7B070D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2021-06-06T16:08:00Z</dcterms:created>
  <dcterms:modified xsi:type="dcterms:W3CDTF">2021-06-06T16:10:00Z</dcterms:modified>
</cp:coreProperties>
</file>